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192F4" w14:textId="77777777" w:rsidR="0005327E" w:rsidRDefault="0005327E" w:rsidP="0005327E">
      <w:r>
        <w:rPr>
          <w:u w:val="single"/>
        </w:rPr>
        <w:t>Robert GEFFREY</w:t>
      </w:r>
      <w:r>
        <w:t xml:space="preserve">      (d.1494)</w:t>
      </w:r>
    </w:p>
    <w:p w14:paraId="771F6B7C" w14:textId="77777777" w:rsidR="0005327E" w:rsidRDefault="0005327E" w:rsidP="0005327E">
      <w:r>
        <w:t xml:space="preserve">Prebendary of </w:t>
      </w:r>
      <w:proofErr w:type="spellStart"/>
      <w:r>
        <w:t>Inkberrow</w:t>
      </w:r>
      <w:proofErr w:type="spellEnd"/>
      <w:r>
        <w:t>, in Hereford Cathedral.</w:t>
      </w:r>
    </w:p>
    <w:p w14:paraId="0B6B73E1" w14:textId="557CF81B" w:rsidR="0005327E" w:rsidRDefault="0005327E" w:rsidP="0005327E"/>
    <w:p w14:paraId="36470D15" w14:textId="5ECDC055" w:rsidR="00CA12FF" w:rsidRDefault="00CA12FF" w:rsidP="0005327E"/>
    <w:p w14:paraId="5AF4699C" w14:textId="77777777" w:rsidR="00CA12FF" w:rsidRDefault="00CA12FF" w:rsidP="00CA12FF">
      <w:pPr>
        <w:pStyle w:val="NoSpacing"/>
      </w:pPr>
      <w:r>
        <w:t>14 Jun.1462</w:t>
      </w:r>
      <w:r>
        <w:tab/>
        <w:t>He occurs as prebendary.</w:t>
      </w:r>
    </w:p>
    <w:p w14:paraId="6D847B3B" w14:textId="77777777" w:rsidR="00CA12FF" w:rsidRDefault="00CA12FF" w:rsidP="00CA12FF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</w:t>
      </w:r>
      <w:proofErr w:type="spellStart"/>
      <w:proofErr w:type="gramStart"/>
      <w:r>
        <w:t>vol.II</w:t>
      </w:r>
      <w:proofErr w:type="spellEnd"/>
      <w:proofErr w:type="gramEnd"/>
      <w:r>
        <w:t xml:space="preserve"> Hereford Diocese p.44)</w:t>
      </w:r>
    </w:p>
    <w:p w14:paraId="34492DB8" w14:textId="6689CFAD" w:rsidR="0005327E" w:rsidRDefault="0005327E" w:rsidP="0005327E">
      <w:r>
        <w:t xml:space="preserve">  1 Jan.1467</w:t>
      </w:r>
      <w:r>
        <w:tab/>
        <w:t>He was collated prebendary</w:t>
      </w:r>
      <w:r w:rsidR="00CA12FF">
        <w:t xml:space="preserve"> if </w:t>
      </w:r>
      <w:proofErr w:type="spellStart"/>
      <w:r w:rsidR="00CA12FF">
        <w:t>Inkberrow</w:t>
      </w:r>
      <w:proofErr w:type="spellEnd"/>
      <w:r w:rsidR="00CA12FF">
        <w:t>.</w:t>
      </w:r>
    </w:p>
    <w:p w14:paraId="766BC169" w14:textId="77777777" w:rsidR="0005327E" w:rsidRDefault="0005327E" w:rsidP="0005327E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p.31)</w:t>
      </w:r>
    </w:p>
    <w:p w14:paraId="1EE7C39F" w14:textId="77777777" w:rsidR="0005327E" w:rsidRDefault="0005327E" w:rsidP="0005327E">
      <w:r>
        <w:t>23 Sep.1494</w:t>
      </w:r>
      <w:r>
        <w:tab/>
        <w:t xml:space="preserve">He had died by this date.    (ibid.) </w:t>
      </w:r>
    </w:p>
    <w:p w14:paraId="3C486295" w14:textId="77777777" w:rsidR="0005327E" w:rsidRDefault="0005327E" w:rsidP="0005327E"/>
    <w:p w14:paraId="3FFAD455" w14:textId="77777777" w:rsidR="0005327E" w:rsidRDefault="0005327E" w:rsidP="0005327E"/>
    <w:p w14:paraId="14B0916E" w14:textId="4FF10753" w:rsidR="0005327E" w:rsidRDefault="0005327E" w:rsidP="0005327E">
      <w:r>
        <w:t>12 May 2019</w:t>
      </w:r>
    </w:p>
    <w:p w14:paraId="6CB2CF12" w14:textId="3A7E2F54" w:rsidR="00CA12FF" w:rsidRDefault="00CA12FF" w:rsidP="0005327E">
      <w:r>
        <w:t>17 July 2020</w:t>
      </w:r>
    </w:p>
    <w:p w14:paraId="4EAC8783" w14:textId="77777777" w:rsidR="006B2F86" w:rsidRPr="00E71FC3" w:rsidRDefault="00CA12F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36570" w14:textId="77777777" w:rsidR="0005327E" w:rsidRDefault="0005327E" w:rsidP="00E71FC3">
      <w:r>
        <w:separator/>
      </w:r>
    </w:p>
  </w:endnote>
  <w:endnote w:type="continuationSeparator" w:id="0">
    <w:p w14:paraId="2BF8613D" w14:textId="77777777" w:rsidR="0005327E" w:rsidRDefault="0005327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A0D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79231" w14:textId="77777777" w:rsidR="0005327E" w:rsidRDefault="0005327E" w:rsidP="00E71FC3">
      <w:r>
        <w:separator/>
      </w:r>
    </w:p>
  </w:footnote>
  <w:footnote w:type="continuationSeparator" w:id="0">
    <w:p w14:paraId="138D4014" w14:textId="77777777" w:rsidR="0005327E" w:rsidRDefault="0005327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27E"/>
    <w:rsid w:val="0005327E"/>
    <w:rsid w:val="001A7C09"/>
    <w:rsid w:val="00577BD5"/>
    <w:rsid w:val="00656CBA"/>
    <w:rsid w:val="006A1F77"/>
    <w:rsid w:val="00733BE7"/>
    <w:rsid w:val="00AB52E8"/>
    <w:rsid w:val="00B16D3F"/>
    <w:rsid w:val="00BB41AC"/>
    <w:rsid w:val="00CA12F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5570"/>
  <w15:chartTrackingRefBased/>
  <w15:docId w15:val="{F6FD3842-D63A-48FC-B87C-DDEC3546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2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2019-07-31T19:34:00Z</dcterms:created>
  <dcterms:modified xsi:type="dcterms:W3CDTF">2020-07-17T10:54:00Z</dcterms:modified>
</cp:coreProperties>
</file>